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B81294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B81294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14:paraId="16FCEC75" w14:textId="1DC63FD3" w:rsidR="00D239AD" w:rsidRPr="00B81294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B81294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B81294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B81294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B81294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B81294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B81294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E88DC8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B81294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B81294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B81294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14:paraId="57553D54" w14:textId="1B3FE95E" w:rsidR="00132E1B" w:rsidRPr="00B81294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B8129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)</w:t>
      </w: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B8129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B81294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B81294" w14:paraId="77FFD68C" w14:textId="77777777" w:rsidTr="008C1396">
        <w:tc>
          <w:tcPr>
            <w:tcW w:w="675" w:type="dxa"/>
          </w:tcPr>
          <w:p w14:paraId="23D761D9" w14:textId="12281EB4" w:rsidR="00394708" w:rsidRPr="00B81294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320B8BFE" w:rsidR="00394708" w:rsidRPr="00B81294" w:rsidRDefault="00394708" w:rsidP="007D2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  <w:tr w:rsidR="0087182F" w:rsidRPr="00B81294" w14:paraId="7CF9AFB7" w14:textId="77777777" w:rsidTr="008C1396">
        <w:tc>
          <w:tcPr>
            <w:tcW w:w="675" w:type="dxa"/>
          </w:tcPr>
          <w:p w14:paraId="26AF7512" w14:textId="77777777" w:rsidR="00394708" w:rsidRPr="00B81294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15FA2E9" w14:textId="000661C6" w:rsidR="00394708" w:rsidRPr="00B81294" w:rsidRDefault="00394708" w:rsidP="007D2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 วิธีการ และมาตรการในการควบคุมสถานประกอบกิจการที่เป็นอันตรายต่อสุขภาพ พ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 2545</w:t>
            </w:r>
          </w:p>
        </w:tc>
      </w:tr>
    </w:tbl>
    <w:p w14:paraId="40A6F83D" w14:textId="32DA2D6B" w:rsidR="003F4A0D" w:rsidRPr="00B8129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B81294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B8129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B81294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B81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B81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B8129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B8129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B81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B81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B81294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B81294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124DF133" w:rsidR="00760D0B" w:rsidRPr="00B81294" w:rsidRDefault="00CB1DDE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 อบต</w:t>
      </w:r>
      <w:r w:rsidR="00094F82" w:rsidRPr="00B81294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</w:t>
      </w:r>
      <w:r w:rsidR="00032CDA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     </w:t>
      </w:r>
      <w:r w:rsidR="00094F82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ณัฐมณฑ์ สำเนาคู่มือประชาชน </w:t>
      </w:r>
      <w:r w:rsidR="00094F82" w:rsidRPr="00B81294">
        <w:rPr>
          <w:rFonts w:ascii="TH SarabunIT๙" w:hAnsi="TH SarabunIT๙" w:cs="TH SarabunIT๙"/>
          <w:noProof/>
          <w:sz w:val="32"/>
          <w:szCs w:val="32"/>
        </w:rPr>
        <w:t>22/07/2015 01:48</w:t>
      </w:r>
      <w:r w:rsidR="00094F82" w:rsidRPr="00B812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532AE2FB" w:rsidR="00C77AEA" w:rsidRPr="00B81294" w:rsidRDefault="00CB1DDE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B81294" w14:paraId="5F1398AA" w14:textId="77777777" w:rsidTr="009B7715">
        <w:tc>
          <w:tcPr>
            <w:tcW w:w="675" w:type="dxa"/>
          </w:tcPr>
          <w:p w14:paraId="08D93DD3" w14:textId="25F72274" w:rsidR="00094F82" w:rsidRPr="00B81294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522EB31" w14:textId="77777777" w:rsidR="00776478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ตำบลบุกระสัง อำเภอหนองกี่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121102A7" w14:textId="17A588ED" w:rsidR="00094F82" w:rsidRPr="00B81294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A6FFC4D" w14:textId="77777777" w:rsidR="00776478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452EF2BC" w:rsidR="00094F82" w:rsidRPr="00B81294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2FB8DEB7" w:rsidR="007D26E8" w:rsidRPr="00B81294" w:rsidRDefault="00A13B6C" w:rsidP="007D26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7D26E8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–</w:t>
            </w:r>
          </w:p>
        </w:tc>
      </w:tr>
    </w:tbl>
    <w:p w14:paraId="3CD2E102" w14:textId="77777777" w:rsidR="008E2900" w:rsidRPr="006E5783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4E952317" w:rsidR="0018441F" w:rsidRPr="00B81294" w:rsidRDefault="006E5783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</w:t>
      </w:r>
      <w:r w:rsidR="00776478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(ถ้ามี)</w:t>
      </w:r>
      <w:r w:rsidR="00776478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ในการยื่นคำขอ และในการพิจารณาอนุญาต</w:t>
      </w:r>
    </w:p>
    <w:p w14:paraId="7254DDEE" w14:textId="3B33679B" w:rsidR="008E2900" w:rsidRPr="009C7ACF" w:rsidRDefault="007D26E8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</w:r>
      <w:r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ผู้ใดประสงค์ขอต่ออายุใบอนุญาตประกอบกิจการที่เป็นอันตรายต่อสุขภาพในแต่ละประเภทกิจการ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B81294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30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สิ้นสุดแล้ว ต้องดำเนินการขออนุญาตใหม่เสมือนเป็นผู้ขออนุญาตรายใหม่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B13E63"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</w:r>
      <w:r w:rsidR="00B81294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="00B13E63"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B81294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="00B13E63"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B81294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สำเนาใบอนุญาต หรือเอกสารหลักฐานตามกฎหมายอื่นที่เกี่ยวข้องตามประเภทกิจการที่ขออนุญาต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B13E63" w:rsidRPr="00B81294">
        <w:rPr>
          <w:rFonts w:ascii="TH SarabunIT๙" w:hAnsi="TH SarabunIT๙" w:cs="TH SarabunIT๙"/>
          <w:noProof/>
          <w:sz w:val="32"/>
          <w:szCs w:val="32"/>
        </w:rPr>
        <w:tab/>
      </w:r>
      <w:r w:rsidR="00B81294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="00B81294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B81294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B81294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B81294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B81294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B81294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B81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B81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B81294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B81294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B81294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B81294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B81294" w14:paraId="50E97DA5" w14:textId="77777777" w:rsidTr="00694431">
        <w:tc>
          <w:tcPr>
            <w:tcW w:w="675" w:type="dxa"/>
          </w:tcPr>
          <w:p w14:paraId="5E768AD0" w14:textId="2C6E62E0" w:rsidR="00313D38" w:rsidRPr="00B81294" w:rsidRDefault="00313D38" w:rsidP="006944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B81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B81294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7EC9D1BB" w:rsidR="00313D38" w:rsidRPr="00B81294" w:rsidRDefault="00313D38" w:rsidP="00694431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ผู้ขอรับใบอนุญาตยื่นคำขอต่ออายุใบอนุญาตประกอบกิจการที่เป็นอันตรายต่อสุขภาพ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B81294" w:rsidRDefault="00313D38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B81294" w:rsidRDefault="00313D38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B81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81294" w14:paraId="4D549F5D" w14:textId="77777777" w:rsidTr="00694431">
        <w:tc>
          <w:tcPr>
            <w:tcW w:w="675" w:type="dxa"/>
          </w:tcPr>
          <w:p w14:paraId="11D6EF0D" w14:textId="77777777" w:rsidR="00313D38" w:rsidRPr="00B81294" w:rsidRDefault="00313D38" w:rsidP="006944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D9D8B07" w14:textId="77777777" w:rsidR="00313D38" w:rsidRPr="00B81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FEB8C6C" w14:textId="77777777" w:rsidR="00313D38" w:rsidRPr="00B81294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EC01DB" w14:textId="7E28D03E" w:rsidR="00313D38" w:rsidRPr="009C7ACF" w:rsidRDefault="00313D38" w:rsidP="0069443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กรณีไม่ถูกต้อง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/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ครบถ้วน จนท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แจ้งต่อผู้ยื่นคำขอให้แก้ไข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/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3B100028" w14:textId="77777777" w:rsidR="00313D38" w:rsidRPr="00B81294" w:rsidRDefault="00313D38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6FE2D0F3" w14:textId="77777777" w:rsidR="00313D38" w:rsidRPr="00B81294" w:rsidRDefault="00313D38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B76F2FC" w14:textId="77777777" w:rsidR="00313D38" w:rsidRPr="00B81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81294" w14:paraId="75B10625" w14:textId="77777777" w:rsidTr="00BF314D">
        <w:tc>
          <w:tcPr>
            <w:tcW w:w="675" w:type="dxa"/>
          </w:tcPr>
          <w:p w14:paraId="42728954" w14:textId="77777777" w:rsidR="00313D38" w:rsidRPr="00B81294" w:rsidRDefault="00313D38" w:rsidP="00BF314D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F0B2D7D" w14:textId="77777777" w:rsidR="00313D38" w:rsidRPr="00B81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ADCE350" w14:textId="77777777" w:rsidR="00313D38" w:rsidRPr="00B81294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36C87917" w14:textId="0A93D7FC" w:rsidR="00313D38" w:rsidRPr="009C7ACF" w:rsidRDefault="00313D38" w:rsidP="0069443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เจ้าหน้าที่ตรวจสถานที่ด้านสุขลักษณะ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กรณีถูกต้องตามหลักเกณฑ์ด้านสุขลักษณะ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lastRenderedPageBreak/>
              <w:t>เสนอพิจารณาออกใบอนุญาต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43DA2552" w14:textId="77777777" w:rsidR="00313D38" w:rsidRPr="00B81294" w:rsidRDefault="00313D38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2D69CF2" w14:textId="77777777" w:rsidR="00313D38" w:rsidRPr="00B81294" w:rsidRDefault="00313D38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หนองกี่ จังหวัดบุรีรัมย์</w:t>
            </w:r>
          </w:p>
        </w:tc>
        <w:tc>
          <w:tcPr>
            <w:tcW w:w="1799" w:type="dxa"/>
          </w:tcPr>
          <w:p w14:paraId="1E4FC7CF" w14:textId="77777777" w:rsidR="00313D38" w:rsidRPr="00B81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B81294" w14:paraId="1FF0B822" w14:textId="77777777" w:rsidTr="00694431">
        <w:tc>
          <w:tcPr>
            <w:tcW w:w="675" w:type="dxa"/>
          </w:tcPr>
          <w:p w14:paraId="2345B141" w14:textId="77777777" w:rsidR="00313D38" w:rsidRPr="00B81294" w:rsidRDefault="00313D38" w:rsidP="006944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3ADCF2C" w14:textId="77777777" w:rsidR="00313D38" w:rsidRPr="00B81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7DF1AC8A" w14:textId="77777777" w:rsidR="00313D38" w:rsidRPr="00B81294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1600585C" w14:textId="548E7C5D" w:rsidR="00313D38" w:rsidRPr="009C7ACF" w:rsidRDefault="00313D38" w:rsidP="0069443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การแจ้งคำสั่งออกใบอนุญาต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/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คำสั่งไม่อนุญาตให้ต่ออายุใบอนุญาต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1.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2.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กรณีไม่อนุญาตให้ต่ออายุใบอนุญาต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แจ้งคำสั่งไม่อนุญาตให้ต่ออายุใบอนุญาตประกอบกิจการที่เป็นอันตรายต่อสุขภาพ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264A707B" w14:textId="77777777" w:rsidR="00313D38" w:rsidRPr="00B81294" w:rsidRDefault="00313D38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0C9D4DC" w14:textId="77777777" w:rsidR="00313D38" w:rsidRPr="00B81294" w:rsidRDefault="00313D38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9F7BBEA" w14:textId="77777777" w:rsidR="00313D38" w:rsidRPr="00B81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81294" w14:paraId="4E282E0E" w14:textId="77777777" w:rsidTr="00694431">
        <w:tc>
          <w:tcPr>
            <w:tcW w:w="675" w:type="dxa"/>
          </w:tcPr>
          <w:p w14:paraId="70D4A5B3" w14:textId="77777777" w:rsidR="00313D38" w:rsidRPr="00B81294" w:rsidRDefault="00313D38" w:rsidP="006944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8E5AA75" w14:textId="77777777" w:rsidR="00313D38" w:rsidRPr="00B81294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DC909AC" w14:textId="77777777" w:rsidR="00313D38" w:rsidRPr="00B81294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453CCE5" w14:textId="14FB03A1" w:rsidR="00313D38" w:rsidRPr="009C7ACF" w:rsidRDefault="00313D38" w:rsidP="00EB51C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ชำระค่าธรรมเนียม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กรณีมีคำสั่งอนุญาตต่ออายุใบอนุญาต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) </w:t>
            </w:r>
          </w:p>
        </w:tc>
        <w:tc>
          <w:tcPr>
            <w:tcW w:w="1368" w:type="dxa"/>
          </w:tcPr>
          <w:p w14:paraId="3DE82936" w14:textId="77777777" w:rsidR="00313D38" w:rsidRPr="00B81294" w:rsidRDefault="00313D38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E81C30E" w14:textId="77777777" w:rsidR="00313D38" w:rsidRPr="00B81294" w:rsidRDefault="00313D38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32499AC" w14:textId="77777777" w:rsidR="00313D38" w:rsidRPr="00B81294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B81294" w:rsidRDefault="00C26ED0" w:rsidP="006E5783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B81294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B81294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E7BCF6F" w:rsidR="0085230C" w:rsidRPr="00B81294" w:rsidRDefault="006E5783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7151563B" w:rsidR="008D7B9E" w:rsidRPr="00B81294" w:rsidRDefault="00B13E63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B81294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B81294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B81294"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6E5783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31312B5" w14:textId="6ED1C497" w:rsidR="00AA7734" w:rsidRPr="00B81294" w:rsidRDefault="006E5783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B81294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B81294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B81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B81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B81294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B81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B81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B81294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B81294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B81294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B81294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B81294" w14:paraId="527E717C" w14:textId="77777777" w:rsidTr="004E651F">
        <w:trPr>
          <w:jc w:val="center"/>
        </w:trPr>
        <w:tc>
          <w:tcPr>
            <w:tcW w:w="675" w:type="dxa"/>
            <w:vAlign w:val="center"/>
          </w:tcPr>
          <w:p w14:paraId="767BAF5E" w14:textId="77777777" w:rsidR="00452B6B" w:rsidRPr="00B81294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0392A7" w14:textId="77777777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E1DBA8D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58AA1AC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26903ED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1C856AB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DB1A11B" w14:textId="77777777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B81294" w14:paraId="7B6247CA" w14:textId="77777777" w:rsidTr="00BF314D">
        <w:trPr>
          <w:jc w:val="center"/>
        </w:trPr>
        <w:tc>
          <w:tcPr>
            <w:tcW w:w="675" w:type="dxa"/>
          </w:tcPr>
          <w:p w14:paraId="57D47272" w14:textId="77777777" w:rsidR="00452B6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C37556F" w14:textId="77777777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41D54AE2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EA6857D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55BC787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D026BF1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0F3FDF5" w14:textId="77777777" w:rsidR="00452B6B" w:rsidRPr="009C7ACF" w:rsidRDefault="00AC4ACB" w:rsidP="00452B6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  <w:tr w:rsidR="00AC4ACB" w:rsidRPr="00B81294" w14:paraId="05A184A2" w14:textId="77777777" w:rsidTr="00BF314D">
        <w:trPr>
          <w:jc w:val="center"/>
        </w:trPr>
        <w:tc>
          <w:tcPr>
            <w:tcW w:w="675" w:type="dxa"/>
          </w:tcPr>
          <w:p w14:paraId="0468FB89" w14:textId="77777777" w:rsidR="00452B6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A8660A7" w14:textId="77777777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036D51D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29A8955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D936CE1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BC4B5E7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483214F" w14:textId="77777777" w:rsidR="00452B6B" w:rsidRPr="009C7ACF" w:rsidRDefault="00AC4ACB" w:rsidP="00452B6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  <w:tr w:rsidR="00AC4ACB" w:rsidRPr="00B81294" w14:paraId="77FD3A99" w14:textId="77777777" w:rsidTr="00BF314D">
        <w:trPr>
          <w:jc w:val="center"/>
        </w:trPr>
        <w:tc>
          <w:tcPr>
            <w:tcW w:w="675" w:type="dxa"/>
          </w:tcPr>
          <w:p w14:paraId="2069DF6B" w14:textId="77777777" w:rsidR="00452B6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ACD7ED" w14:textId="77777777" w:rsidR="00452B6B" w:rsidRPr="00B81294" w:rsidRDefault="00AC4ACB" w:rsidP="00452B6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14:paraId="39E46096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95A2AE5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32C42D8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40D4664" w14:textId="77777777" w:rsidR="00452B6B" w:rsidRPr="00B81294" w:rsidRDefault="00AC4ACB" w:rsidP="00B13E63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C522FB5" w14:textId="77777777" w:rsidR="00452B6B" w:rsidRPr="009C7ACF" w:rsidRDefault="00AC4ACB" w:rsidP="00452B6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</w:tbl>
    <w:p w14:paraId="1BC53CE7" w14:textId="77777777" w:rsidR="00BF314D" w:rsidRPr="009C7ACF" w:rsidRDefault="00BF314D" w:rsidP="0050561E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B81294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B81294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B81294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B81294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B81294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B81294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B81294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B81294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B81294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B81294" w14:paraId="7ED62404" w14:textId="77777777" w:rsidTr="00BF314D">
        <w:tc>
          <w:tcPr>
            <w:tcW w:w="675" w:type="dxa"/>
          </w:tcPr>
          <w:p w14:paraId="7845BF89" w14:textId="58EDE4CC" w:rsidR="00AC4AC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สำเนาเอกสารสิทธิ์ หรือสัญญาเช่า หรือสิทธิอื่นใด ตามกฎหมายในการใช้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14:paraId="5FD3D152" w14:textId="2A5AF49F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C122349" w14:textId="7E674FCD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กำหนดในแต่ละประเภทกิจการ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81294" w14:paraId="649B84F6" w14:textId="77777777" w:rsidTr="00BF314D">
        <w:tc>
          <w:tcPr>
            <w:tcW w:w="675" w:type="dxa"/>
          </w:tcPr>
          <w:p w14:paraId="48BDE58F" w14:textId="77777777" w:rsidR="00AC4AC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81C8108" w14:textId="77777777" w:rsidR="00AC4ACB" w:rsidRPr="009C7ACF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14:paraId="388EE0D4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540572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E61DDDA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B88BC34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7A8DFB9" w14:textId="77777777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81294" w14:paraId="65ED9810" w14:textId="77777777" w:rsidTr="00BF314D">
        <w:tc>
          <w:tcPr>
            <w:tcW w:w="675" w:type="dxa"/>
          </w:tcPr>
          <w:p w14:paraId="3D48B985" w14:textId="77777777" w:rsidR="00AC4ACB" w:rsidRPr="00B81294" w:rsidRDefault="00AC4ACB" w:rsidP="00BF314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01E93A" w14:textId="77777777" w:rsidR="00AC4ACB" w:rsidRPr="009C7ACF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 เช่น ใบอนุญาตตาม 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บ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โรงงาน 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ศ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2535 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บ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ควบคุมอาคาร 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ศ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2522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บ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โรงแรม 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ศ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2547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บ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การเดินเรือในน่านน้ำไทย พ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.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ศ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. 2546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14:paraId="265D1B9B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F8D25D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0AB1772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EAF4C33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60B2DEC" w14:textId="77777777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81294" w14:paraId="0ED37CA9" w14:textId="77777777" w:rsidTr="000350A7">
        <w:tc>
          <w:tcPr>
            <w:tcW w:w="675" w:type="dxa"/>
          </w:tcPr>
          <w:p w14:paraId="66EF9C24" w14:textId="77777777" w:rsidR="00AC4ACB" w:rsidRPr="00B81294" w:rsidRDefault="00AC4ACB" w:rsidP="000350A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145F45C" w14:textId="77777777" w:rsidR="00AC4ACB" w:rsidRPr="009C7ACF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เอกสารหรือหลักฐานเฉพาะกิจการที่กฎหมายกำหนดให้มีการประเมินผลกระทบ เช่น รายงานการวิเคราะห์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lastRenderedPageBreak/>
              <w:t xml:space="preserve">ผลกระทบสิ่งแวดล้อม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 xml:space="preserve">(EIA)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(HIA)</w:t>
            </w:r>
          </w:p>
        </w:tc>
        <w:tc>
          <w:tcPr>
            <w:tcW w:w="1843" w:type="dxa"/>
          </w:tcPr>
          <w:p w14:paraId="43BC3ABF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7269C9C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F52E3BE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F7A60B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CA9F2C7" w14:textId="77777777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81294" w14:paraId="3C3C8C6B" w14:textId="77777777" w:rsidTr="000350A7">
        <w:tc>
          <w:tcPr>
            <w:tcW w:w="675" w:type="dxa"/>
          </w:tcPr>
          <w:p w14:paraId="626213FE" w14:textId="77777777" w:rsidR="00AC4ACB" w:rsidRPr="00B81294" w:rsidRDefault="00AC4ACB" w:rsidP="000350A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7A5E4BE" w14:textId="77777777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2453552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41B8500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ECA0E4A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8931D0D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ECE526B" w14:textId="77777777" w:rsidR="00AC4ACB" w:rsidRPr="009C7ACF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  <w:tr w:rsidR="00AC4ACB" w:rsidRPr="00B81294" w14:paraId="239895E9" w14:textId="77777777" w:rsidTr="000350A7">
        <w:tc>
          <w:tcPr>
            <w:tcW w:w="675" w:type="dxa"/>
          </w:tcPr>
          <w:p w14:paraId="79E3AB86" w14:textId="77777777" w:rsidR="00AC4ACB" w:rsidRPr="00B81294" w:rsidRDefault="00AC4ACB" w:rsidP="000350A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E383EE6" w14:textId="77777777" w:rsidR="00AC4ACB" w:rsidRPr="009C7ACF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9C7ACF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  <w:tc>
          <w:tcPr>
            <w:tcW w:w="1843" w:type="dxa"/>
          </w:tcPr>
          <w:p w14:paraId="3ED1C3EA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055B0FE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73B09A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B4AE3DA" w14:textId="77777777" w:rsidR="00AC4ACB" w:rsidRPr="00B81294" w:rsidRDefault="00AC4ACB" w:rsidP="00C75FF9">
            <w:pPr>
              <w:jc w:val="center"/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3140F38" w14:textId="77777777" w:rsidR="00AC4ACB" w:rsidRPr="00B81294" w:rsidRDefault="00AC4ACB" w:rsidP="00AC4ACB">
            <w:pPr>
              <w:rPr>
                <w:rFonts w:ascii="TH SarabunIT๙" w:hAnsi="TH SarabunIT๙" w:cs="TH SarabunIT๙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ตามที่ราชการส่วนท้องถิ่นประกาศกำหนดในแต่ละประเภทกิจการ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9C7AC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58CB2F50" w14:textId="4EE22CF9" w:rsidR="00A10CDA" w:rsidRPr="00B81294" w:rsidRDefault="00D7295B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B81294" w14:paraId="21631802" w14:textId="77777777" w:rsidTr="00090552">
        <w:tc>
          <w:tcPr>
            <w:tcW w:w="534" w:type="dxa"/>
          </w:tcPr>
          <w:p w14:paraId="55909BBE" w14:textId="396F5019" w:rsidR="00A13B6C" w:rsidRPr="00B81294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B81294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อัตราค่าธรรมเนียมต่ออายุใบอนุญาตประกอบกิจการที่เป็นอันตรายต่อสุขภาพ ฉบับละไม่เกิน </w:t>
            </w: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10,000 </w:t>
            </w: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B81294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14:paraId="201E5AF3" w14:textId="2482749C" w:rsidR="00E90756" w:rsidRPr="00B81294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350A7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F5490C"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BC04F14" w14:textId="77777777" w:rsidR="000350A7" w:rsidRDefault="00E90756" w:rsidP="00B02E62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14:paraId="326680AC" w14:textId="5BA673E7" w:rsidR="00A13B6C" w:rsidRPr="009C7ACF" w:rsidRDefault="00E90756" w:rsidP="00B02E62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1BB94341" w:rsidR="00216FA4" w:rsidRPr="00B81294" w:rsidRDefault="000350A7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B81294" w14:paraId="07DF31DE" w14:textId="77777777" w:rsidTr="00C1539D">
        <w:tc>
          <w:tcPr>
            <w:tcW w:w="534" w:type="dxa"/>
          </w:tcPr>
          <w:p w14:paraId="07FE0908" w14:textId="7E60931D" w:rsidR="00EA6950" w:rsidRPr="00B81294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B81294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B81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B81294" w14:paraId="5FD05FB6" w14:textId="77777777" w:rsidTr="00C1539D">
        <w:tc>
          <w:tcPr>
            <w:tcW w:w="534" w:type="dxa"/>
          </w:tcPr>
          <w:p w14:paraId="2FBBD8D2" w14:textId="77777777" w:rsidR="00EA6950" w:rsidRPr="00B81294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C91229A" w14:textId="77777777" w:rsidR="000350A7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B81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B8129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19DF8DE2" w14:textId="77777777" w:rsidR="00EA695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3052D5F8" w14:textId="77777777" w:rsidR="009C7ACF" w:rsidRDefault="009C7ACF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79CD93" w14:textId="46E9636F" w:rsidR="009C7ACF" w:rsidRPr="00B81294" w:rsidRDefault="009C7ACF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0F06124" w14:textId="2D55E264" w:rsidR="00013BC7" w:rsidRPr="00B81294" w:rsidRDefault="000350A7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C3045F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B81294" w14:paraId="676E0C19" w14:textId="77777777" w:rsidTr="00C1539D">
        <w:tc>
          <w:tcPr>
            <w:tcW w:w="675" w:type="dxa"/>
          </w:tcPr>
          <w:p w14:paraId="433A4F23" w14:textId="62F1C53B" w:rsidR="00F064C0" w:rsidRPr="00B81294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B8129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58E158D0" w:rsidR="00F064C0" w:rsidRPr="00B81294" w:rsidRDefault="00F064C0" w:rsidP="00C241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B8129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9BC61FF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B0867CF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C837593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A42482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BD76333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105839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B96903F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A28B0E8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6177D09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24AA6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AAB725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0CBFA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7DDFEE0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A87B509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338F60F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B44647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9CFA403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DD4056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E0BD27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DC54E7F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612300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8867B3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DFF40C7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464EAC9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8FE85A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1D19B8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4E74DC7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9FBE75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35A6F63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F6FFD7C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65C53B1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F037860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32DFB39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60BBFC1" w14:textId="77777777" w:rsidR="009C7ACF" w:rsidRDefault="009C7ACF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148C49D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AB9FD1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8B6991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385D8DC2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78141A26" w14:textId="74C49FA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B7A91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C9BD1B" wp14:editId="4E0018CF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8890" r="9525" b="1397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8BF42" w14:textId="77777777" w:rsidR="003B7A91" w:rsidRPr="003B7A91" w:rsidRDefault="003B7A91" w:rsidP="003B7A9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B7A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71CE1BA5" w14:textId="77777777" w:rsidR="003B7A91" w:rsidRPr="003B7A91" w:rsidRDefault="003B7A91" w:rsidP="003B7A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B7A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0B076C86" w14:textId="77777777" w:rsidR="003B7A91" w:rsidRPr="003B7A91" w:rsidRDefault="003B7A91" w:rsidP="003B7A9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9BD1B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50F8BF42" w14:textId="77777777" w:rsidR="003B7A91" w:rsidRPr="003B7A91" w:rsidRDefault="003B7A91" w:rsidP="003B7A9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B7A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71CE1BA5" w14:textId="77777777" w:rsidR="003B7A91" w:rsidRPr="003B7A91" w:rsidRDefault="003B7A91" w:rsidP="003B7A9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B7A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0B076C86" w14:textId="77777777" w:rsidR="003B7A91" w:rsidRPr="003B7A91" w:rsidRDefault="003B7A91" w:rsidP="003B7A9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3C195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</w:p>
    <w:p w14:paraId="3AA604D7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0E146FD8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3B7A9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3B7A91">
        <w:rPr>
          <w:rFonts w:ascii="TH SarabunIT๙" w:hAnsi="TH SarabunIT๙" w:cs="TH SarabunIT๙"/>
          <w:sz w:val="32"/>
          <w:szCs w:val="32"/>
        </w:rPr>
        <w:t>…………………..</w:t>
      </w:r>
      <w:r w:rsidRPr="003B7A91">
        <w:rPr>
          <w:rFonts w:ascii="TH SarabunIT๙" w:hAnsi="TH SarabunIT๙" w:cs="TH SarabunIT๙"/>
          <w:sz w:val="32"/>
          <w:szCs w:val="32"/>
          <w:cs/>
        </w:rPr>
        <w:t>พ</w:t>
      </w:r>
      <w:r w:rsidRPr="003B7A91">
        <w:rPr>
          <w:rFonts w:ascii="TH SarabunIT๙" w:hAnsi="TH SarabunIT๙" w:cs="TH SarabunIT๙"/>
          <w:sz w:val="32"/>
          <w:szCs w:val="32"/>
        </w:rPr>
        <w:t>.</w:t>
      </w:r>
      <w:r w:rsidRPr="003B7A91">
        <w:rPr>
          <w:rFonts w:ascii="TH SarabunIT๙" w:hAnsi="TH SarabunIT๙" w:cs="TH SarabunIT๙"/>
          <w:sz w:val="32"/>
          <w:szCs w:val="32"/>
          <w:cs/>
        </w:rPr>
        <w:t>ศ</w:t>
      </w:r>
      <w:r w:rsidRPr="003B7A91">
        <w:rPr>
          <w:rFonts w:ascii="TH SarabunIT๙" w:hAnsi="TH SarabunIT๙" w:cs="TH SarabunIT๙"/>
          <w:sz w:val="32"/>
          <w:szCs w:val="32"/>
        </w:rPr>
        <w:t>…………</w:t>
      </w:r>
    </w:p>
    <w:p w14:paraId="41136CBD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3B7A91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213F5C23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16BE7D83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24E1D96B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3B7A91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3B7A91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075E94A6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3B7A91">
        <w:rPr>
          <w:rFonts w:ascii="TH SarabunIT๙" w:hAnsi="TH SarabunIT๙" w:cs="TH SarabunIT๙"/>
          <w:sz w:val="32"/>
          <w:szCs w:val="32"/>
          <w:cs/>
        </w:rPr>
        <w:t>เขต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3B7A91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3B7A91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52794F50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3B7A91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12E493F2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 xml:space="preserve">2. </w:t>
      </w:r>
      <w:r w:rsidRPr="003B7A91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660C6342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3B7A91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3B7A91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3B7A91">
        <w:rPr>
          <w:rFonts w:ascii="TH SarabunIT๙" w:hAnsi="TH SarabunIT๙" w:cs="TH SarabunIT๙"/>
          <w:sz w:val="32"/>
          <w:szCs w:val="32"/>
        </w:rPr>
        <w:t>/</w:t>
      </w:r>
      <w:r w:rsidRPr="003B7A91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3B7A91">
        <w:rPr>
          <w:rFonts w:ascii="TH SarabunIT๙" w:hAnsi="TH SarabunIT๙" w:cs="TH SarabunIT๙"/>
          <w:sz w:val="32"/>
          <w:szCs w:val="32"/>
        </w:rPr>
        <w:t>)</w:t>
      </w:r>
    </w:p>
    <w:p w14:paraId="0448CB99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77B76048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50F590BB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77BE4965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5A12A45F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1838B3F2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525BFFD0" w14:textId="77777777" w:rsidR="003B7A91" w:rsidRPr="003B7A91" w:rsidRDefault="003B7A91" w:rsidP="003B7A9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2E71B18B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B4F950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6BCD4767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39365A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E6DEF4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0422AF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B390E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CBCFF4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  <w:t>(</w:t>
      </w:r>
      <w:r w:rsidRPr="003B7A9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B7A91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3B7A91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37F5A725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661A18AC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315D59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AD6D12A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E22E3B7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B86CACE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D1F2D43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0181073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63BCC97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2F249B45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2A656216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E70AC6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1393A18D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21A94A6F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76993E3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3B7A91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6FF5BA05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  <w:t>2</w:t>
      </w:r>
      <w:r w:rsidRPr="003B7A91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40EE486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105D6C1F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991AA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69260DA2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73E5E8D3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5621D2D9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A2B3C2" w14:textId="418F83CF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6893BF" wp14:editId="0EADEDFC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5080" r="6985" b="1397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C24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7ED70D03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1B2FBE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7D03450A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017C999B" w14:textId="77777777" w:rsidR="003B7A91" w:rsidRPr="003B7A91" w:rsidRDefault="003B7A91" w:rsidP="003B7A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1D8449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1B68A81C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1905F302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144851BC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3B7A91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35744565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  <w:t>2</w:t>
      </w:r>
      <w:r w:rsidRPr="003B7A91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4896F657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62754411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7C11F8F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3B7A91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56E4938E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</w:r>
      <w:r w:rsidRPr="003B7A9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19FD89ED" w14:textId="77777777" w:rsidR="003B7A91" w:rsidRPr="003B7A91" w:rsidRDefault="003B7A91" w:rsidP="003B7A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A9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2EA10CAF" w14:textId="77777777" w:rsidR="003B7A91" w:rsidRDefault="003B7A91" w:rsidP="003B7A91">
      <w:pPr>
        <w:spacing w:after="0" w:line="240" w:lineRule="auto"/>
      </w:pPr>
    </w:p>
    <w:p w14:paraId="73706944" w14:textId="77777777" w:rsidR="003B7A91" w:rsidRDefault="003B7A91" w:rsidP="003B7A91">
      <w:pPr>
        <w:spacing w:after="0" w:line="240" w:lineRule="auto"/>
      </w:pPr>
    </w:p>
    <w:p w14:paraId="361EEB2B" w14:textId="77777777" w:rsidR="000350A7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D64A24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E70B1E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CA22EAE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4E58633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45A4D2F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74FEB2D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FFDF4CA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0CA4C240" w14:textId="77777777" w:rsidR="00514596" w:rsidRDefault="00514596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5B30AD15" w:rsidR="00D51311" w:rsidRPr="00B81294" w:rsidRDefault="000350A7" w:rsidP="000350A7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</w:t>
      </w:r>
      <w:r w:rsidR="00D51311" w:rsidRPr="00B81294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88B8321" w14:textId="32808A20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81294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27BCD510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246890D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7048114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2D8AF70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CF26FE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F17A6CD" w14:textId="77777777" w:rsidR="00514596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670015" w14:textId="77777777" w:rsidR="00514596" w:rsidRPr="00B81294" w:rsidRDefault="00514596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B81294" w14:paraId="6D0BBF17" w14:textId="77777777" w:rsidTr="0064558D">
        <w:tc>
          <w:tcPr>
            <w:tcW w:w="1418" w:type="dxa"/>
          </w:tcPr>
          <w:p w14:paraId="71CC28E5" w14:textId="77777777" w:rsidR="0064558D" w:rsidRPr="00B81294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B81294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B81294" w14:paraId="3FCBCAB2" w14:textId="77777777" w:rsidTr="0064558D">
        <w:tc>
          <w:tcPr>
            <w:tcW w:w="1418" w:type="dxa"/>
          </w:tcPr>
          <w:p w14:paraId="76AEC54C" w14:textId="77777777" w:rsidR="0064558D" w:rsidRPr="00B81294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B81294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B81294" w14:paraId="4A1DF6A2" w14:textId="77777777" w:rsidTr="0064558D">
        <w:tc>
          <w:tcPr>
            <w:tcW w:w="1418" w:type="dxa"/>
          </w:tcPr>
          <w:p w14:paraId="082BD70C" w14:textId="77777777" w:rsidR="0064558D" w:rsidRPr="00B81294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2921A26" w14:textId="77777777" w:rsidR="00FD6F18" w:rsidRPr="00B81294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7A020CA0" w:rsidR="0064558D" w:rsidRPr="00B81294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B81294" w14:paraId="105C0B62" w14:textId="77777777" w:rsidTr="0064558D">
        <w:tc>
          <w:tcPr>
            <w:tcW w:w="1418" w:type="dxa"/>
          </w:tcPr>
          <w:p w14:paraId="7A8B8EDF" w14:textId="77777777" w:rsidR="0064558D" w:rsidRPr="00B81294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B81294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B81294" w14:paraId="6BB94F10" w14:textId="77777777" w:rsidTr="0064558D">
        <w:tc>
          <w:tcPr>
            <w:tcW w:w="1418" w:type="dxa"/>
          </w:tcPr>
          <w:p w14:paraId="362D6899" w14:textId="77777777" w:rsidR="0064558D" w:rsidRPr="00B81294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B81294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81294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B81294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B81294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01BB2" w14:textId="77777777" w:rsidR="00E414D0" w:rsidRDefault="00E414D0" w:rsidP="00C81DB8">
      <w:pPr>
        <w:spacing w:after="0" w:line="240" w:lineRule="auto"/>
      </w:pPr>
      <w:r>
        <w:separator/>
      </w:r>
    </w:p>
  </w:endnote>
  <w:endnote w:type="continuationSeparator" w:id="0">
    <w:p w14:paraId="588A6903" w14:textId="77777777" w:rsidR="00E414D0" w:rsidRDefault="00E414D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D989C" w14:textId="77777777" w:rsidR="00E414D0" w:rsidRDefault="00E414D0" w:rsidP="00C81DB8">
      <w:pPr>
        <w:spacing w:after="0" w:line="240" w:lineRule="auto"/>
      </w:pPr>
      <w:r>
        <w:separator/>
      </w:r>
    </w:p>
  </w:footnote>
  <w:footnote w:type="continuationSeparator" w:id="0">
    <w:p w14:paraId="142128D9" w14:textId="77777777" w:rsidR="00E414D0" w:rsidRDefault="00E414D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Pr="008A773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A773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A773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A773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C7ACF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9C7ACF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8A773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32CDA"/>
    <w:rsid w:val="000350A7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B2C4B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7A91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4596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4431"/>
    <w:rsid w:val="006974B7"/>
    <w:rsid w:val="006B37B7"/>
    <w:rsid w:val="006C07C4"/>
    <w:rsid w:val="006C6C22"/>
    <w:rsid w:val="006E5783"/>
    <w:rsid w:val="00707AED"/>
    <w:rsid w:val="00712638"/>
    <w:rsid w:val="00760D0B"/>
    <w:rsid w:val="00761FD0"/>
    <w:rsid w:val="00771FD1"/>
    <w:rsid w:val="00776478"/>
    <w:rsid w:val="00781575"/>
    <w:rsid w:val="007851BE"/>
    <w:rsid w:val="00790214"/>
    <w:rsid w:val="00793306"/>
    <w:rsid w:val="007D26E8"/>
    <w:rsid w:val="007E1E74"/>
    <w:rsid w:val="00811134"/>
    <w:rsid w:val="0085230C"/>
    <w:rsid w:val="00862FC5"/>
    <w:rsid w:val="0087182F"/>
    <w:rsid w:val="0087509D"/>
    <w:rsid w:val="008A3CB7"/>
    <w:rsid w:val="008A773B"/>
    <w:rsid w:val="008B3521"/>
    <w:rsid w:val="008C2565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7ACF"/>
    <w:rsid w:val="00A05B9B"/>
    <w:rsid w:val="00A10CDA"/>
    <w:rsid w:val="00A13B6C"/>
    <w:rsid w:val="00A47E94"/>
    <w:rsid w:val="00AA7734"/>
    <w:rsid w:val="00AC4ACB"/>
    <w:rsid w:val="00AE6A9D"/>
    <w:rsid w:val="00AF4A06"/>
    <w:rsid w:val="00B02E62"/>
    <w:rsid w:val="00B13E63"/>
    <w:rsid w:val="00B23DA2"/>
    <w:rsid w:val="00B509FC"/>
    <w:rsid w:val="00B81294"/>
    <w:rsid w:val="00B95782"/>
    <w:rsid w:val="00BC5DA7"/>
    <w:rsid w:val="00BF314D"/>
    <w:rsid w:val="00BF6CA4"/>
    <w:rsid w:val="00C1539D"/>
    <w:rsid w:val="00C21238"/>
    <w:rsid w:val="00C241E9"/>
    <w:rsid w:val="00C26ED0"/>
    <w:rsid w:val="00C3045F"/>
    <w:rsid w:val="00C75FF9"/>
    <w:rsid w:val="00C77AEA"/>
    <w:rsid w:val="00C81DB8"/>
    <w:rsid w:val="00C90ABB"/>
    <w:rsid w:val="00CA51BD"/>
    <w:rsid w:val="00CB1DDE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295B"/>
    <w:rsid w:val="00E00F3F"/>
    <w:rsid w:val="00E01AA0"/>
    <w:rsid w:val="00E06DC1"/>
    <w:rsid w:val="00E279FB"/>
    <w:rsid w:val="00E33AD5"/>
    <w:rsid w:val="00E414D0"/>
    <w:rsid w:val="00E56012"/>
    <w:rsid w:val="00E668EE"/>
    <w:rsid w:val="00E90756"/>
    <w:rsid w:val="00E97AE3"/>
    <w:rsid w:val="00EA6950"/>
    <w:rsid w:val="00EB2449"/>
    <w:rsid w:val="00EB51C1"/>
    <w:rsid w:val="00EB5853"/>
    <w:rsid w:val="00EC08A9"/>
    <w:rsid w:val="00EF0DAF"/>
    <w:rsid w:val="00F028A3"/>
    <w:rsid w:val="00F064C0"/>
    <w:rsid w:val="00F5490C"/>
    <w:rsid w:val="00F554FB"/>
    <w:rsid w:val="00F62F55"/>
    <w:rsid w:val="00F8122B"/>
    <w:rsid w:val="00FB4E77"/>
    <w:rsid w:val="00FD6F1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C233-AD79-435D-B10C-EAAD6608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21</TotalTime>
  <Pages>10</Pages>
  <Words>1681</Words>
  <Characters>9582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28</cp:revision>
  <cp:lastPrinted>2015-03-02T15:12:00Z</cp:lastPrinted>
  <dcterms:created xsi:type="dcterms:W3CDTF">2015-08-19T06:03:00Z</dcterms:created>
  <dcterms:modified xsi:type="dcterms:W3CDTF">2015-08-21T04:21:00Z</dcterms:modified>
</cp:coreProperties>
</file>